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2A6836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2A6836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 xml:space="preserve">การออกใบอนุญาตประกอบกิจการสถานีบริการน้ำมัน </w:t>
      </w:r>
      <w:r w:rsidR="00C81DB8" w:rsidRPr="002A6836">
        <w:rPr>
          <w:rFonts w:ascii="TH SarabunIT๙" w:hAnsi="TH SarabunIT๙" w:cs="TH SarabunIT๙"/>
          <w:b/>
          <w:bCs/>
          <w:noProof/>
          <w:sz w:val="32"/>
          <w:szCs w:val="32"/>
        </w:rPr>
        <w:t>(</w:t>
      </w:r>
      <w:r w:rsidR="00C81DB8" w:rsidRPr="002A6836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 xml:space="preserve">ระยะที่ </w:t>
      </w:r>
      <w:r w:rsidR="00C81DB8" w:rsidRPr="002A6836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2 : </w:t>
      </w:r>
      <w:r w:rsidR="00C81DB8" w:rsidRPr="002A6836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ขั้นตอนออกใบอนุญาต</w:t>
      </w:r>
      <w:r w:rsidR="00C81DB8" w:rsidRPr="002A6836">
        <w:rPr>
          <w:rFonts w:ascii="TH SarabunIT๙" w:hAnsi="TH SarabunIT๙" w:cs="TH SarabunIT๙"/>
          <w:b/>
          <w:bCs/>
          <w:noProof/>
          <w:sz w:val="32"/>
          <w:szCs w:val="32"/>
        </w:rPr>
        <w:t>)</w:t>
      </w:r>
    </w:p>
    <w:p w14:paraId="16FCEC75" w14:textId="1DC63FD3" w:rsidR="00D239AD" w:rsidRPr="002A6836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A6836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2A6836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2A6836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2A683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2A6836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2A6836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2A683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กระทรวงพลังงาน</w:t>
      </w:r>
    </w:p>
    <w:p w14:paraId="4C84CC92" w14:textId="77777777" w:rsidR="003F4A0D" w:rsidRPr="002A6836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2A6836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D580BF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2A6836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2A6836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2A6836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การออกใบอนุญาตประกอบกิจการสถานีบริการน้ำมัน 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ระยะที่ 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 xml:space="preserve">2 :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ขั้นตอนออกใบอนุญาต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)</w:t>
      </w:r>
    </w:p>
    <w:p w14:paraId="57553D54" w14:textId="1B3FE95E" w:rsidR="00132E1B" w:rsidRPr="002A6836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2A6836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2A6836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2A6836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2A6836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2A6836" w14:paraId="77FFD68C" w14:textId="77777777" w:rsidTr="008C1396">
        <w:tc>
          <w:tcPr>
            <w:tcW w:w="675" w:type="dxa"/>
          </w:tcPr>
          <w:p w14:paraId="23D761D9" w14:textId="12281EB4" w:rsidR="00394708" w:rsidRPr="002A6836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213A32C8" w:rsidR="00394708" w:rsidRPr="002A6836" w:rsidRDefault="00394708" w:rsidP="002A6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2A6836" w14:paraId="660650FD" w14:textId="77777777" w:rsidTr="008C1396">
        <w:tc>
          <w:tcPr>
            <w:tcW w:w="675" w:type="dxa"/>
          </w:tcPr>
          <w:p w14:paraId="0DCA0813" w14:textId="77777777" w:rsidR="00394708" w:rsidRPr="002A6836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333D1D9" w14:textId="50BAD887" w:rsidR="00394708" w:rsidRPr="002A6836" w:rsidRDefault="00394708" w:rsidP="002A6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กฎกระทรวงควบคุมไอน้ำมันเชื้อเพลิง พ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2550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และประกาศที่ออกตามกฎกระทรวงดังกล่าว</w:t>
            </w:r>
          </w:p>
        </w:tc>
      </w:tr>
      <w:tr w:rsidR="0087182F" w:rsidRPr="002A6836" w14:paraId="36060565" w14:textId="77777777" w:rsidTr="008C1396">
        <w:tc>
          <w:tcPr>
            <w:tcW w:w="675" w:type="dxa"/>
          </w:tcPr>
          <w:p w14:paraId="1B5DEDFA" w14:textId="77777777" w:rsidR="00394708" w:rsidRPr="002A6836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59545C" w14:textId="2B11A3E3" w:rsidR="00394708" w:rsidRPr="002A6836" w:rsidRDefault="00394708" w:rsidP="002A6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กฎกระทรวงระบบไฟฟ้า และระบบป้องกันอันตรายจากฟ้าผ่าของสถานที่ประกอบกิจการน้ำมัน พ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2A6836" w14:paraId="530A0E9C" w14:textId="77777777" w:rsidTr="008C1396">
        <w:tc>
          <w:tcPr>
            <w:tcW w:w="675" w:type="dxa"/>
          </w:tcPr>
          <w:p w14:paraId="2009C178" w14:textId="77777777" w:rsidR="00394708" w:rsidRPr="002A6836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073BC42" w14:textId="5EC90412" w:rsidR="00394708" w:rsidRPr="002A6836" w:rsidRDefault="00394708" w:rsidP="002A6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กฎกระทรวงสถานีบริการน้ำมันเชื้อเพลิง พ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2552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และประกาศที่ออกตามกฎกระทรวงดังกล่าว</w:t>
            </w:r>
          </w:p>
        </w:tc>
      </w:tr>
      <w:tr w:rsidR="0087182F" w:rsidRPr="002A6836" w14:paraId="584F40F1" w14:textId="77777777" w:rsidTr="008C1396">
        <w:tc>
          <w:tcPr>
            <w:tcW w:w="675" w:type="dxa"/>
          </w:tcPr>
          <w:p w14:paraId="43DF6052" w14:textId="77777777" w:rsidR="00394708" w:rsidRPr="002A6836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361C1AA" w14:textId="60AE00C0" w:rsidR="00394708" w:rsidRPr="002A6836" w:rsidRDefault="00394708" w:rsidP="002A6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ประกาศกรมธุรกิจพลังงาน เรื่อง กำหนดสถานที่แจ้งการประกอบกิจการควบคุมประเภทที่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สถานที่ยื่น แบบคำขอ และแบบใบอนุญาตของการประกอบกิจการควบคุมประเภทที่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2A6836" w14:paraId="6F889BCB" w14:textId="77777777" w:rsidTr="008C1396">
        <w:tc>
          <w:tcPr>
            <w:tcW w:w="675" w:type="dxa"/>
          </w:tcPr>
          <w:p w14:paraId="737B4181" w14:textId="77777777" w:rsidR="00394708" w:rsidRPr="002A6836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835B5B4" w14:textId="0E5FBA44" w:rsidR="00394708" w:rsidRPr="002A6836" w:rsidRDefault="00394708" w:rsidP="002A6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ประกาศกระทรวงพลังงาน เรื่อง หลักเกณฑ์และวิธีการในการจัดให้มีการประกันภัยความรับผิดตามกฎหมายแก่ผู้ได้รับความเสียหายจากภัยอันเกิดจากการประกอบกิจการควบคุมประเภทที่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 2557</w:t>
            </w:r>
          </w:p>
        </w:tc>
      </w:tr>
      <w:tr w:rsidR="0087182F" w:rsidRPr="002A6836" w14:paraId="5B14722C" w14:textId="77777777" w:rsidTr="008C1396">
        <w:tc>
          <w:tcPr>
            <w:tcW w:w="675" w:type="dxa"/>
          </w:tcPr>
          <w:p w14:paraId="66CDC00B" w14:textId="77777777" w:rsidR="00394708" w:rsidRPr="002A6836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565BD1A" w14:textId="0979877E" w:rsidR="00394708" w:rsidRPr="002A6836" w:rsidRDefault="00394708" w:rsidP="002A6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พระราชบัญญัติควบคุมน้ำมันเชื้อเพลิง พ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2542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2)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2A6836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สังคม</w:t>
      </w:r>
      <w:r w:rsidR="00C81DB8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2A6836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2A683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ส่วนกลาง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ส่วนภูมิภาค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2A6836" w:rsidRDefault="00075E4A" w:rsidP="007141E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284" w:hanging="284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. 2556</w:t>
      </w:r>
      <w:r w:rsidR="00C77AEA"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2A6836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2A683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2A683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2A683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2A683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2A6836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2A6836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2A6836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2A6836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2A6836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2A6836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การออกใบอนุญาตประกอบกิจการสถานีบริการน้ำมัน </w:t>
      </w:r>
      <w:r w:rsidR="00094F82" w:rsidRPr="002A6836">
        <w:rPr>
          <w:rFonts w:ascii="TH SarabunIT๙" w:hAnsi="TH SarabunIT๙" w:cs="TH SarabunIT๙"/>
          <w:noProof/>
          <w:sz w:val="32"/>
          <w:szCs w:val="32"/>
        </w:rPr>
        <w:t>(</w:t>
      </w:r>
      <w:r w:rsidR="00094F82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ระยะที่ </w:t>
      </w:r>
      <w:r w:rsidR="00094F82" w:rsidRPr="002A6836">
        <w:rPr>
          <w:rFonts w:ascii="TH SarabunIT๙" w:hAnsi="TH SarabunIT๙" w:cs="TH SarabunIT๙"/>
          <w:noProof/>
          <w:sz w:val="32"/>
          <w:szCs w:val="32"/>
        </w:rPr>
        <w:t xml:space="preserve">2 : </w:t>
      </w:r>
      <w:r w:rsidR="00094F82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ขั้นตอนออกใบอนุญาต</w:t>
      </w:r>
      <w:r w:rsidR="00094F82" w:rsidRPr="002A6836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094F82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อบต</w:t>
      </w:r>
      <w:r w:rsidR="00094F82" w:rsidRPr="002A6836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2A6836">
        <w:rPr>
          <w:rFonts w:ascii="TH SarabunIT๙" w:hAnsi="TH SarabunIT๙" w:cs="TH SarabunIT๙"/>
          <w:noProof/>
          <w:sz w:val="32"/>
          <w:szCs w:val="32"/>
        </w:rPr>
        <w:t>21/07/2015 21:53</w:t>
      </w:r>
      <w:r w:rsidR="00094F82" w:rsidRPr="002A68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2A6836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2A6836" w14:paraId="5F1398AA" w14:textId="77777777" w:rsidTr="009B7715">
        <w:tc>
          <w:tcPr>
            <w:tcW w:w="675" w:type="dxa"/>
          </w:tcPr>
          <w:p w14:paraId="08D93DD3" w14:textId="25F72274" w:rsidR="00094F82" w:rsidRPr="002A6836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3599C960" w:rsidR="00094F82" w:rsidRPr="002A6836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2A68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2A6836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เปิดให้บริการวัน จันทร์ ถึง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2A6836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2A6836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2A6836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69164181" w:rsidR="008E2900" w:rsidRPr="002A6836" w:rsidRDefault="007141ED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๑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การพิจารณาออกใบอนุญาตประกอบกิจการ จะกระทำได้ก็ต่อเมื่อผู้ขอรับใบอนุญาตได้ดำเนินการก่อสร้างสถานประกอบการแล้วเสร็จ ถูกต้องตรงตามที่กฎกระทรวงที่เกี่ยวข้องกำหนด มีผลการทดสอบและตรวจสอบถังเก็บน้ำมัน ระบบท่อน้ำมันและอุปกรณ์ ระบบไฟฟ้า ระบบป้องกันอันตรายจากฟ้าผ่า ระบบป้องกันและระงับอัคคีภัยครบถ้วนถูกต้องแล้ว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๒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ต้องไม่ขัดต่อกฎหมายอื่นที่เกี่ยวข้อง เช่น กฎหมายว่าด้วยการควบคุมอาคาร กฎหมายว่าด้วยการผังเมือง กฎหมายว่าด้วยการส่งเสริมและรักษาคุณภาพสิ่งแวดล้อมแห่งชาติ เป็นต้น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๓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การก่อสร้าง ผลการทดสอบและตรวจสอบด้านความปลอดภัย ต้องมีลักษณะเป็นไปตามกฎกระทรวงสถานีบริการน้ำมันเชื้อเพลิง พ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๒๕๕๒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7141ED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 xml:space="preserve">หมายเหตุ </w:t>
      </w:r>
      <w:r w:rsidR="00575FAF" w:rsidRPr="007141ED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๑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หากเห็นว่าคำขอไม่ถูกต้องหรือยังขาดเอกสารหรือหลักฐานใด และไม่อาจแก้ไข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หลักฐานร่วมกัน พร้อมกำหนดระยะเวลาให้ผู้ยื่นคำขอดำเนินการแก้ไข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๒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๓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๔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 จะมีการแจ้งผลการพิจารณาให้ผู้ยื่นคำขอทราบภายใน ๗ วันนับแต่วันที่พิจารณาแล้วเสร็จทางจดหมายอิเล็กทรอนิคส์ 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t xml:space="preserve">(Email) </w:t>
      </w:r>
      <w:r w:rsidR="00575FAF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หรือหากประสงค์ให้จัดส่งผลให้ทางไปรษณีย์ โปรดแนบซอง จ่าหน้าถึง ตัวท่านเองให้ชัดเจน พร้อมติดแสตมป์สำหรับค่าไปรษณีย์ลงทะเบียนตามอัตราของบริษัท ไปรษณีย์ไทย จำกัดกำหนด</w:t>
      </w:r>
      <w:r w:rsidR="00575FAF" w:rsidRPr="002A6836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2A6836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2A6836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2A6836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2A6836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2A6836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2A6836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2A6836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2A6836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2A6836" w14:paraId="50E97DA5" w14:textId="77777777" w:rsidTr="008A6F1C">
        <w:tc>
          <w:tcPr>
            <w:tcW w:w="675" w:type="dxa"/>
          </w:tcPr>
          <w:p w14:paraId="5E768AD0" w14:textId="2C6E62E0" w:rsidR="00313D38" w:rsidRPr="002A6836" w:rsidRDefault="00313D38" w:rsidP="008A6F1C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2A6836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2A6836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7C0FB15" w14:textId="77777777" w:rsidR="00313D38" w:rsidRPr="002A6836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 รับหนังสือหรือคำขอ และตรวจสอบความครบถ้วนของเอกสารตามรายการเอกสารหลักฐานที่กำหนด และส่งเรื่องให้สำนักความปลอดภัยธุรกิจน้ำมัน</w:t>
            </w:r>
          </w:p>
          <w:p w14:paraId="2A225131" w14:textId="77777777" w:rsidR="00313D38" w:rsidRPr="002A68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874A2C9" w14:textId="0D78DAA3" w:rsidR="00313D38" w:rsidRPr="002A6836" w:rsidRDefault="00313D38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2A68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2A68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A6836" w14:paraId="7E2A44F4" w14:textId="77777777" w:rsidTr="008A6F1C">
        <w:tc>
          <w:tcPr>
            <w:tcW w:w="675" w:type="dxa"/>
          </w:tcPr>
          <w:p w14:paraId="3A6CF932" w14:textId="77777777" w:rsidR="00313D38" w:rsidRPr="002A6836" w:rsidRDefault="00313D38" w:rsidP="008A6F1C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1A0CCA2" w14:textId="77777777" w:rsidR="00313D38" w:rsidRPr="002A6836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0D711AF" w14:textId="77777777" w:rsidR="00313D38" w:rsidRPr="002A6836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5CE2E35" w14:textId="77777777" w:rsidR="00313D38" w:rsidRPr="002A6836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 พิจารณา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ตรวจสอบ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-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สถานที่และสิ่งก่อสร้าง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-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ผลการทดสอบถังเก็บน้ำมัน ระบบท่อน้ำมันและ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อุปกรณ์ ระบบไฟฟ้า ระบบป้องกันอันตรายจากฟ้าผ่า ระบบป้องกันและระงับอัคคีภัย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-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เอกสารหลักฐานประกอบ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14:paraId="71CF7F1B" w14:textId="77777777" w:rsidR="00313D38" w:rsidRPr="002A68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04C1AD1" w14:textId="77777777" w:rsidR="00313D38" w:rsidRPr="002A6836" w:rsidRDefault="00313D38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27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42ADAAA7" w14:textId="77777777" w:rsidR="00313D38" w:rsidRPr="002A68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1B78A3A2" w14:textId="77777777" w:rsidR="00313D38" w:rsidRPr="002A68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2A6836" w14:paraId="5A918F3F" w14:textId="77777777" w:rsidTr="008A6F1C">
        <w:tc>
          <w:tcPr>
            <w:tcW w:w="675" w:type="dxa"/>
          </w:tcPr>
          <w:p w14:paraId="36A4534E" w14:textId="77777777" w:rsidR="00313D38" w:rsidRPr="002A6836" w:rsidRDefault="00313D38" w:rsidP="008A6F1C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91CAB2E" w14:textId="77777777" w:rsidR="00313D38" w:rsidRPr="002A6836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3BDFE75E" w14:textId="77777777" w:rsidR="00313D38" w:rsidRPr="002A6836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17BBCAF5" w14:textId="77777777" w:rsidR="00313D38" w:rsidRPr="002A6836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ลงนามในใบอนุญาต</w:t>
            </w:r>
          </w:p>
          <w:p w14:paraId="1A65C943" w14:textId="77777777" w:rsidR="00313D38" w:rsidRPr="002A68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DE6C1EA" w14:textId="77777777" w:rsidR="00313D38" w:rsidRPr="002A6836" w:rsidRDefault="00313D38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8AA1F27" w14:textId="77777777" w:rsidR="00313D38" w:rsidRPr="002A68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2179D949" w14:textId="77777777" w:rsidR="00313D38" w:rsidRPr="002A68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2A6836" w:rsidRDefault="00C26ED0" w:rsidP="00324E92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2A6836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2A6836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2A6836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390176B0" w:rsidR="008D7B9E" w:rsidRPr="002A6836" w:rsidRDefault="008A6F1C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2A68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731312B5" w14:textId="77777777" w:rsidR="00AA7734" w:rsidRPr="002A6836" w:rsidRDefault="00AA7734" w:rsidP="008A6F1C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2A6836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2A6836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2A6836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2A6836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2A6836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2A6836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2A6836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2A6836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2A6836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A6F1C" w:rsidRPr="008A6F1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8A6F1C" w:rsidRDefault="004C3BDE" w:rsidP="004C3B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6F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ไม่พบเอกสารยืนยันตัวตนที่ออกโดยหน่วยงานภาครัฐ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2A6836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2A6836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2A6836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2A6836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2A6836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2A6836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2A6836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2A6836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2A6836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2A6836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2A68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2A6836" w14:paraId="7ED62404" w14:textId="77777777" w:rsidTr="008A6F1C">
        <w:tc>
          <w:tcPr>
            <w:tcW w:w="675" w:type="dxa"/>
          </w:tcPr>
          <w:p w14:paraId="7845BF89" w14:textId="58EDE4CC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E11DD8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11DD8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ผลการทดสอบถังเก็บน้ำมัน ระบบท่อน้ำมันและอุปกรณ์ ระบบไฟฟ้า ระบบป้องกันอันตรายจากฟ้าผ่า ระบบป้องกันและระงับอัคคีภัย</w:t>
            </w:r>
          </w:p>
        </w:tc>
        <w:tc>
          <w:tcPr>
            <w:tcW w:w="1843" w:type="dxa"/>
          </w:tcPr>
          <w:p w14:paraId="5FD3D152" w14:textId="2A5AF49F" w:rsidR="00AC4ACB" w:rsidRPr="002A6836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572593C" w14:textId="30BE5E7C" w:rsidR="00AC4ACB" w:rsidRPr="002A6836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2A6836" w14:paraId="570C9EC0" w14:textId="77777777" w:rsidTr="008A6F1C">
        <w:tc>
          <w:tcPr>
            <w:tcW w:w="675" w:type="dxa"/>
          </w:tcPr>
          <w:p w14:paraId="1D3159E7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2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952A99F" w14:textId="77777777" w:rsidR="00AC4ACB" w:rsidRPr="003D72D1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D72D1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สำเนาหนังสืออนุญาตพร้อมด้วยสำเนาแผนผังที่ได้รับอนุญาตทำทางเชื่อมถนนสาธารณะ หรือทางหลวง หรือถนนส่วนบุคคล หรือสำเนาหนังสืออนุญาตพร้อมด้วยสำเนาแผนผังที่ได้รับอนุญาตทำสิ่งล่วงล้ำลำน้ำ</w:t>
            </w:r>
          </w:p>
        </w:tc>
        <w:tc>
          <w:tcPr>
            <w:tcW w:w="1843" w:type="dxa"/>
          </w:tcPr>
          <w:p w14:paraId="4341DCCD" w14:textId="77777777" w:rsidR="00AC4ACB" w:rsidRPr="002A6836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0C08C79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5D9DC4C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1E4F706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7E5697D" w14:textId="77777777" w:rsidR="00AC4ACB" w:rsidRPr="002A6836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A6836" w14:paraId="7D4476DE" w14:textId="77777777" w:rsidTr="008A6F1C">
        <w:tc>
          <w:tcPr>
            <w:tcW w:w="675" w:type="dxa"/>
          </w:tcPr>
          <w:p w14:paraId="1A330A63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3223B40" w14:textId="77777777" w:rsidR="00AC4ACB" w:rsidRPr="00B86557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6557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สัญญาประกันภัยภัยหรือกรมธรรม์ประกันภัยความรับผิดชอบตามกฎหมายแก่ผู้ได้รับความเสียหายจากภัยอันเกิดจากการประกอบกิจการควบคุมประเภทที่ ๓</w:t>
            </w:r>
          </w:p>
        </w:tc>
        <w:tc>
          <w:tcPr>
            <w:tcW w:w="1843" w:type="dxa"/>
          </w:tcPr>
          <w:p w14:paraId="4347E46F" w14:textId="77777777" w:rsidR="00AC4ACB" w:rsidRPr="002A6836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8135C87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9D17797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3E5BFCF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FFC4DE1" w14:textId="77777777" w:rsidR="00AC4ACB" w:rsidRPr="002A6836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2A6836" w14:paraId="182B76D5" w14:textId="77777777" w:rsidTr="008A6F1C">
        <w:tc>
          <w:tcPr>
            <w:tcW w:w="675" w:type="dxa"/>
            <w:vAlign w:val="center"/>
          </w:tcPr>
          <w:p w14:paraId="46912373" w14:textId="77777777" w:rsidR="00AC4ACB" w:rsidRPr="002A6836" w:rsidRDefault="00AC4ACB" w:rsidP="00AC4AC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909D5E8" w14:textId="77777777" w:rsidR="00AC4ACB" w:rsidRPr="002A6836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อื่นๆ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19600B09" w14:textId="77777777" w:rsidR="00AC4ACB" w:rsidRPr="002A6836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4942560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6A83D5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B503F73" w14:textId="77777777" w:rsidR="00AC4ACB" w:rsidRPr="002A6836" w:rsidRDefault="00AC4ACB" w:rsidP="008A6F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09ED3AD" w14:textId="77777777" w:rsidR="00AC4ACB" w:rsidRPr="002A6836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58CB2F50" w14:textId="67CEADB3" w:rsidR="00A10CDA" w:rsidRPr="002A6836" w:rsidRDefault="00324E92" w:rsidP="00F9196A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2A6836" w14:paraId="21631802" w14:textId="77777777" w:rsidTr="00090552">
        <w:tc>
          <w:tcPr>
            <w:tcW w:w="534" w:type="dxa"/>
          </w:tcPr>
          <w:p w14:paraId="55909BBE" w14:textId="396F5019" w:rsidR="00A13B6C" w:rsidRPr="002A6836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2A6836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ค่าธรรมเนียมใบอนุญาตประกอบกิจการควบคุมประเภทที่ </w:t>
            </w:r>
            <w:r w:rsidRPr="002A68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3</w:t>
            </w:r>
          </w:p>
          <w:p w14:paraId="201E5AF3" w14:textId="1F8DA0D3" w:rsidR="00E90756" w:rsidRPr="002A6836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200 </w:t>
            </w:r>
            <w:r w:rsidR="00F5490C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175F7B92" w:rsidR="00A13B6C" w:rsidRPr="002A6836" w:rsidRDefault="00E90756" w:rsidP="008A6F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2A68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A68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2A6836" w14:paraId="671A7AE5" w14:textId="77777777" w:rsidTr="00090552">
        <w:tc>
          <w:tcPr>
            <w:tcW w:w="534" w:type="dxa"/>
          </w:tcPr>
          <w:p w14:paraId="567A7AE8" w14:textId="77777777" w:rsidR="00A13B6C" w:rsidRPr="002A6836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33C9F298" w14:textId="77777777" w:rsidR="00A13B6C" w:rsidRPr="002A6836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ค</w:t>
            </w:r>
            <w:r w:rsidRPr="002A68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</w:t>
            </w:r>
            <w:r w:rsidRPr="002A68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าธรรมเนียมการอนุญาตให้ใช้ภาชนะบรรจุน้ำมัน เป็นไปตามข้อ </w:t>
            </w:r>
            <w:r w:rsidRPr="002A68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62 </w:t>
            </w:r>
            <w:r w:rsidRPr="002A68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ของกฎกระทรวงกำหนดหลักเกณฑ์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      </w:r>
            <w:r w:rsidRPr="002A68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2A68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2556</w:t>
            </w:r>
          </w:p>
          <w:p w14:paraId="656C82AA" w14:textId="45145D5D" w:rsidR="00E90756" w:rsidRPr="002A6836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="00F5490C"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0EDD9E9C" w14:textId="449FFB1A" w:rsidR="00A13B6C" w:rsidRPr="002A6836" w:rsidRDefault="00E90756" w:rsidP="00F919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2A68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A68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1187DD50" w14:textId="4870E30B" w:rsidR="00216FA4" w:rsidRPr="002A6836" w:rsidRDefault="00F9196A" w:rsidP="00F9196A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lastRenderedPageBreak/>
        <w:t xml:space="preserve"> </w:t>
      </w:r>
      <w:r w:rsidR="00216FA4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</w:t>
      </w:r>
      <w:bookmarkStart w:id="0" w:name="_GoBack"/>
      <w:bookmarkEnd w:id="0"/>
      <w:r w:rsidR="00216FA4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2A6836" w14:paraId="07DF31DE" w14:textId="77777777" w:rsidTr="00C1539D">
        <w:tc>
          <w:tcPr>
            <w:tcW w:w="534" w:type="dxa"/>
          </w:tcPr>
          <w:p w14:paraId="07FE0908" w14:textId="7E60931D" w:rsidR="00EA6950" w:rsidRPr="002A6836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2A6836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2A68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2A68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2A6836" w14:paraId="1F6C7072" w14:textId="77777777" w:rsidTr="00C1539D">
        <w:tc>
          <w:tcPr>
            <w:tcW w:w="534" w:type="dxa"/>
          </w:tcPr>
          <w:p w14:paraId="7DE9942E" w14:textId="77777777" w:rsidR="00EA6950" w:rsidRPr="002A6836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4E6A59F" w14:textId="77777777" w:rsidR="00EA6950" w:rsidRPr="002A6836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2A68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2A68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0B0F5F7B" w:rsidR="00013BC7" w:rsidRPr="002A6836" w:rsidRDefault="00324E92" w:rsidP="00E12C78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3045F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2A6836" w14:paraId="676E0C19" w14:textId="77777777" w:rsidTr="00C1539D">
        <w:tc>
          <w:tcPr>
            <w:tcW w:w="675" w:type="dxa"/>
          </w:tcPr>
          <w:p w14:paraId="433A4F23" w14:textId="62F1C53B" w:rsidR="00F064C0" w:rsidRPr="002A6836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2A68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2A6836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 ธพ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๒ เป็นไปตามประกาศกรมธุรกิจพลังงาน เรื่อง กำหนดสถานที่แจ้งการประกอบกิจการควบคุมประเภทที่ ๒ สถานที่ยื่น แบบคำขอ และแบบใบอนุญาตของการประกอบกิจการควบคุมประเภทที่ ๓ พ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๒๕๕๖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Pr="002A6836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1345BEE2" w14:textId="77777777" w:rsidR="00D51311" w:rsidRPr="002A6836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2A6836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2B103040" w14:textId="77777777" w:rsidR="00E12C78" w:rsidRDefault="00E12C7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717D746" w14:textId="77777777" w:rsidR="00E12C78" w:rsidRDefault="00E12C7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AA71F8" w14:textId="77777777" w:rsidR="00E12C78" w:rsidRDefault="00E12C7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DE31342" w14:textId="77777777" w:rsidR="00E12C78" w:rsidRDefault="00E12C7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B668E7D" w14:textId="77777777" w:rsidR="00E12C78" w:rsidRPr="002A6836" w:rsidRDefault="00E12C7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2A6836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2A6836" w14:paraId="6D0BBF17" w14:textId="77777777" w:rsidTr="0064558D">
        <w:tc>
          <w:tcPr>
            <w:tcW w:w="1418" w:type="dxa"/>
          </w:tcPr>
          <w:p w14:paraId="71CC28E5" w14:textId="77777777" w:rsidR="0064558D" w:rsidRPr="002A6836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2A6836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2A6836" w14:paraId="3FCBCAB2" w14:textId="77777777" w:rsidTr="0064558D">
        <w:tc>
          <w:tcPr>
            <w:tcW w:w="1418" w:type="dxa"/>
          </w:tcPr>
          <w:p w14:paraId="76AEC54C" w14:textId="77777777" w:rsidR="0064558D" w:rsidRPr="002A6836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2A6836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โดยหัวหน้าหน่วยงาน 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(Reviewer)</w:t>
            </w:r>
          </w:p>
        </w:tc>
      </w:tr>
      <w:tr w:rsidR="0064558D" w:rsidRPr="002A6836" w14:paraId="4A1DF6A2" w14:textId="77777777" w:rsidTr="0064558D">
        <w:tc>
          <w:tcPr>
            <w:tcW w:w="1418" w:type="dxa"/>
          </w:tcPr>
          <w:p w14:paraId="082BD70C" w14:textId="77777777" w:rsidR="0064558D" w:rsidRPr="002A6836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8751E24" w14:textId="77777777" w:rsidR="00E12C78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6011FE8D" w:rsidR="0064558D" w:rsidRPr="002A6836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2A6836" w14:paraId="105C0B62" w14:textId="77777777" w:rsidTr="0064558D">
        <w:tc>
          <w:tcPr>
            <w:tcW w:w="1418" w:type="dxa"/>
          </w:tcPr>
          <w:p w14:paraId="7A8B8EDF" w14:textId="77777777" w:rsidR="0064558D" w:rsidRPr="002A6836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2A6836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2A6836" w14:paraId="6BB94F10" w14:textId="77777777" w:rsidTr="0064558D">
        <w:tc>
          <w:tcPr>
            <w:tcW w:w="1418" w:type="dxa"/>
          </w:tcPr>
          <w:p w14:paraId="362D6899" w14:textId="77777777" w:rsidR="0064558D" w:rsidRPr="002A6836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2A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2A6836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2A68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2A6836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2A6836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2A6836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2A6836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2A6836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2FAC1" w14:textId="77777777" w:rsidR="00C448C7" w:rsidRDefault="00C448C7" w:rsidP="00C81DB8">
      <w:pPr>
        <w:spacing w:after="0" w:line="240" w:lineRule="auto"/>
      </w:pPr>
      <w:r>
        <w:separator/>
      </w:r>
    </w:p>
  </w:endnote>
  <w:endnote w:type="continuationSeparator" w:id="0">
    <w:p w14:paraId="20E5A3CC" w14:textId="77777777" w:rsidR="00C448C7" w:rsidRDefault="00C448C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30797" w14:textId="77777777" w:rsidR="00C448C7" w:rsidRDefault="00C448C7" w:rsidP="00C81DB8">
      <w:pPr>
        <w:spacing w:after="0" w:line="240" w:lineRule="auto"/>
      </w:pPr>
      <w:r>
        <w:separator/>
      </w:r>
    </w:p>
  </w:footnote>
  <w:footnote w:type="continuationSeparator" w:id="0">
    <w:p w14:paraId="4CEDD939" w14:textId="77777777" w:rsidR="00C448C7" w:rsidRDefault="00C448C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17635F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7635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7635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17635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86557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17635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17635F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17635F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17635F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17635F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B86557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17635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316F5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7635F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A6836"/>
    <w:rsid w:val="002B2D62"/>
    <w:rsid w:val="002B3B12"/>
    <w:rsid w:val="002B4D3D"/>
    <w:rsid w:val="002C3E03"/>
    <w:rsid w:val="00313D38"/>
    <w:rsid w:val="003240F6"/>
    <w:rsid w:val="00324E92"/>
    <w:rsid w:val="00352D56"/>
    <w:rsid w:val="00353030"/>
    <w:rsid w:val="00357299"/>
    <w:rsid w:val="00394708"/>
    <w:rsid w:val="003C25A4"/>
    <w:rsid w:val="003D72D1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B589C"/>
    <w:rsid w:val="006C07C4"/>
    <w:rsid w:val="006C6C22"/>
    <w:rsid w:val="00707AED"/>
    <w:rsid w:val="00712638"/>
    <w:rsid w:val="007141ED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A6F1C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0FDE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86557"/>
    <w:rsid w:val="00B95782"/>
    <w:rsid w:val="00BA66A0"/>
    <w:rsid w:val="00BC5DA7"/>
    <w:rsid w:val="00BF6CA4"/>
    <w:rsid w:val="00C1539D"/>
    <w:rsid w:val="00C21238"/>
    <w:rsid w:val="00C23420"/>
    <w:rsid w:val="00C26ED0"/>
    <w:rsid w:val="00C3045F"/>
    <w:rsid w:val="00C448C7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11DD8"/>
    <w:rsid w:val="00E12C78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9196A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D87A0-0FCD-428C-962C-8BB918BBC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8</TotalTime>
  <Pages>5</Pages>
  <Words>1058</Words>
  <Characters>6034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15</cp:revision>
  <cp:lastPrinted>2015-03-02T15:12:00Z</cp:lastPrinted>
  <dcterms:created xsi:type="dcterms:W3CDTF">2015-08-17T06:48:00Z</dcterms:created>
  <dcterms:modified xsi:type="dcterms:W3CDTF">2015-08-20T09:39:00Z</dcterms:modified>
</cp:coreProperties>
</file>